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80243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bookmarkStart w:id="0" w:name="_GoBack"/>
      <w:bookmarkEnd w:id="0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2C32498D"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 w14:paraId="1B2DFB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 w14:paraId="3D93C9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51C14F6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5C964403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2FFE1F0C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2A91C361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BE217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 w14:paraId="5DEB06BE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2024.10.7-10.13</w:t>
            </w:r>
          </w:p>
        </w:tc>
        <w:tc>
          <w:tcPr>
            <w:tcW w:w="1242" w:type="dxa"/>
            <w:vAlign w:val="center"/>
          </w:tcPr>
          <w:p w14:paraId="7C587B9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第6周</w:t>
            </w:r>
          </w:p>
        </w:tc>
        <w:tc>
          <w:tcPr>
            <w:tcW w:w="2748" w:type="dxa"/>
            <w:vAlign w:val="center"/>
          </w:tcPr>
          <w:p w14:paraId="3A4A9CBE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食品安全</w:t>
            </w:r>
          </w:p>
        </w:tc>
        <w:tc>
          <w:tcPr>
            <w:tcW w:w="1380" w:type="dxa"/>
            <w:vAlign w:val="center"/>
          </w:tcPr>
          <w:p w14:paraId="1232C694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71335AF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17A0C47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7B74D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7DDAFA4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17670" cy="5624830"/>
                  <wp:effectExtent l="0" t="0" r="3810" b="13970"/>
                  <wp:docPr id="4" name="图片 4" descr="D:/HuaweiMoveData/Users/陈晨/Desktop/IMG_20241111_133347.jpgIMG_20241111_133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/HuaweiMoveData/Users/陈晨/Desktop/IMG_20241111_133347.jpgIMG_20241111_13334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11" r="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7670" cy="5624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654F8A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4CC1013A"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 w14:paraId="521E47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 w14:paraId="03F1F51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3CFB9FD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759711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0FC82C5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5D996ACA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253670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 w14:paraId="7B5E1BC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2024.10.27-11.2</w:t>
            </w:r>
          </w:p>
        </w:tc>
        <w:tc>
          <w:tcPr>
            <w:tcW w:w="1242" w:type="dxa"/>
            <w:vAlign w:val="center"/>
          </w:tcPr>
          <w:p w14:paraId="038AC793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第8周</w:t>
            </w:r>
          </w:p>
        </w:tc>
        <w:tc>
          <w:tcPr>
            <w:tcW w:w="2748" w:type="dxa"/>
            <w:vAlign w:val="center"/>
          </w:tcPr>
          <w:p w14:paraId="6101F98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防火防震最重要</w:t>
            </w:r>
          </w:p>
        </w:tc>
        <w:tc>
          <w:tcPr>
            <w:tcW w:w="1380" w:type="dxa"/>
            <w:vAlign w:val="center"/>
          </w:tcPr>
          <w:p w14:paraId="3EE73BB8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2BFFAA0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713DFC9C"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40</w:t>
            </w:r>
          </w:p>
        </w:tc>
      </w:tr>
      <w:tr w14:paraId="6A7132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39EE19FC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17670" cy="5624830"/>
                  <wp:effectExtent l="0" t="0" r="3810" b="13970"/>
                  <wp:docPr id="3" name="图片 3" descr="IMG_20241111_133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1111_13334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7670" cy="5624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C55C8D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980240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F38D5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cwYmJiN2E3OGU5N2FjYzM5NTE0NjZkY2U1ZWMwMDc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1EBACF75"/>
    <w:rsid w:val="221A3F99"/>
    <w:rsid w:val="22315BAD"/>
    <w:rsid w:val="22533012"/>
    <w:rsid w:val="23B6903B"/>
    <w:rsid w:val="23C74131"/>
    <w:rsid w:val="24A2038F"/>
    <w:rsid w:val="266E3992"/>
    <w:rsid w:val="26834317"/>
    <w:rsid w:val="27AA012D"/>
    <w:rsid w:val="29E408BF"/>
    <w:rsid w:val="2A4827BE"/>
    <w:rsid w:val="2AB7CDAD"/>
    <w:rsid w:val="2C0734F1"/>
    <w:rsid w:val="2E3A7BDA"/>
    <w:rsid w:val="2E3C701B"/>
    <w:rsid w:val="2E71338D"/>
    <w:rsid w:val="2F1A3574"/>
    <w:rsid w:val="2FBB411A"/>
    <w:rsid w:val="2FC601BF"/>
    <w:rsid w:val="304D43F8"/>
    <w:rsid w:val="30798253"/>
    <w:rsid w:val="30B73988"/>
    <w:rsid w:val="333A0958"/>
    <w:rsid w:val="3342066A"/>
    <w:rsid w:val="34516F95"/>
    <w:rsid w:val="35474D9E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3FAF1A08"/>
    <w:rsid w:val="3FDB9BC7"/>
    <w:rsid w:val="3FFB3554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AC279D6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5FB74ABB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64F3918"/>
    <w:rsid w:val="67BB479E"/>
    <w:rsid w:val="68910C30"/>
    <w:rsid w:val="69AF656D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6FDFCA7F"/>
    <w:rsid w:val="702B6FEE"/>
    <w:rsid w:val="724C5DC5"/>
    <w:rsid w:val="7258543D"/>
    <w:rsid w:val="72FF53D3"/>
    <w:rsid w:val="73832F0D"/>
    <w:rsid w:val="73833D8C"/>
    <w:rsid w:val="74925C8D"/>
    <w:rsid w:val="753B6DC2"/>
    <w:rsid w:val="75C722FC"/>
    <w:rsid w:val="75F70770"/>
    <w:rsid w:val="76A2647D"/>
    <w:rsid w:val="788A7833"/>
    <w:rsid w:val="78E274AE"/>
    <w:rsid w:val="79AE22E2"/>
    <w:rsid w:val="7AE741DD"/>
    <w:rsid w:val="7BEFD251"/>
    <w:rsid w:val="7C5B51DD"/>
    <w:rsid w:val="7D1267B3"/>
    <w:rsid w:val="7D1DE280"/>
    <w:rsid w:val="7DCD4067"/>
    <w:rsid w:val="7EB9BA00"/>
    <w:rsid w:val="7EC11C85"/>
    <w:rsid w:val="7ED67CE0"/>
    <w:rsid w:val="7F3F40AE"/>
    <w:rsid w:val="9FF61333"/>
    <w:rsid w:val="AE5D3EE3"/>
    <w:rsid w:val="AFB5DFFE"/>
    <w:rsid w:val="DAEBDE9C"/>
    <w:rsid w:val="DAEC1D03"/>
    <w:rsid w:val="DDFB8BE1"/>
    <w:rsid w:val="E1FECE2F"/>
    <w:rsid w:val="E7C22DCF"/>
    <w:rsid w:val="EBDA8AB2"/>
    <w:rsid w:val="EFBF36D3"/>
    <w:rsid w:val="EFD7E230"/>
    <w:rsid w:val="EFFC726A"/>
    <w:rsid w:val="F3BF2C89"/>
    <w:rsid w:val="F4F7FF30"/>
    <w:rsid w:val="F4FFA102"/>
    <w:rsid w:val="F6CD4D5C"/>
    <w:rsid w:val="F9F7AB57"/>
    <w:rsid w:val="FE9DA7E1"/>
    <w:rsid w:val="FF355E1A"/>
    <w:rsid w:val="FFFDC84E"/>
    <w:rsid w:val="FFFE3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119</Words>
  <Characters>149</Characters>
  <Lines>0</Lines>
  <Paragraphs>0</Paragraphs>
  <TotalTime>0</TotalTime>
  <ScaleCrop>false</ScaleCrop>
  <LinksUpToDate>false</LinksUpToDate>
  <CharactersWithSpaces>181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2017-10-30T04:11:00Z</dcterms:created>
  <dc:creator>admin</dc:creator>
  <cp:lastModifiedBy>浅忆</cp:lastModifiedBy>
  <cp:lastPrinted>2020-11-09T00:11:00Z</cp:lastPrinted>
  <dcterms:modified xsi:type="dcterms:W3CDTF">2024-12-11T04:33:44Z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5644BC36F9424EB28CFD9FDAA01489E7_13</vt:lpwstr>
  </property>
</Properties>
</file>